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473D6D35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20D96767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143A43C8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October 1,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38003AB8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3AC90C45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048B7BAE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77777777" w:rsidR="00E85DD1" w:rsidRPr="009B6B10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9B6B10">
        <w:rPr>
          <w:b/>
          <w:sz w:val="22"/>
          <w:szCs w:val="22"/>
          <w:u w:val="single"/>
        </w:rPr>
        <w:t>Final Right of Way Plans</w:t>
      </w:r>
    </w:p>
    <w:p w14:paraId="721FF59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070AA09" w:rsidR="00772FF2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The </w:t>
      </w:r>
      <w:r w:rsidR="008F0DD2" w:rsidRPr="008F0DD2">
        <w:rPr>
          <w:sz w:val="22"/>
          <w:szCs w:val="22"/>
        </w:rPr>
        <w:t xml:space="preserve">Project Management Planning Programming Division </w:t>
      </w:r>
      <w:r w:rsidRPr="009B6B10">
        <w:rPr>
          <w:sz w:val="22"/>
          <w:szCs w:val="22"/>
        </w:rPr>
        <w:t xml:space="preserve">has authorized right of way acquisition for this project.  Final </w:t>
      </w:r>
      <w:r w:rsidR="00073502">
        <w:rPr>
          <w:sz w:val="22"/>
          <w:szCs w:val="22"/>
        </w:rPr>
        <w:t>R</w:t>
      </w:r>
      <w:r w:rsidRPr="009B6B10">
        <w:rPr>
          <w:sz w:val="22"/>
          <w:szCs w:val="22"/>
        </w:rPr>
        <w:t xml:space="preserve">ight of </w:t>
      </w:r>
      <w:r w:rsidR="00073502">
        <w:rPr>
          <w:sz w:val="22"/>
          <w:szCs w:val="22"/>
        </w:rPr>
        <w:t>W</w:t>
      </w:r>
      <w:r w:rsidRPr="009B6B10">
        <w:rPr>
          <w:sz w:val="22"/>
          <w:szCs w:val="22"/>
        </w:rPr>
        <w:t>ay plans are ready for your use in acquiring this property.</w:t>
      </w:r>
    </w:p>
    <w:p w14:paraId="2ACE323A" w14:textId="77777777" w:rsidR="00772FF2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 w:rsidR="00772FF2"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 w:rsidR="00772FF2">
        <w:rPr>
          <w:sz w:val="22"/>
          <w:szCs w:val="22"/>
        </w:rPr>
        <w:t xml:space="preserve"> format </w:t>
      </w:r>
      <w:r>
        <w:rPr>
          <w:sz w:val="22"/>
          <w:szCs w:val="22"/>
        </w:rPr>
        <w:t xml:space="preserve">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4906438D" w14:textId="00EFFBE4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1ACA2A5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3DC3F08F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45705E79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27583" w14:paraId="3F47EB7F" w14:textId="77777777" w:rsidTr="00F81ADD">
        <w:tc>
          <w:tcPr>
            <w:tcW w:w="3240" w:type="dxa"/>
          </w:tcPr>
          <w:bookmarkStart w:id="6" w:name="_Hlk88068229"/>
          <w:p w14:paraId="2B7D6B2B" w14:textId="429F5530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58511D0" w14:textId="459D1FD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D090D16" w14:textId="0511CD9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51F71AF4" w14:textId="77777777" w:rsidTr="00F81ADD">
        <w:tc>
          <w:tcPr>
            <w:tcW w:w="3240" w:type="dxa"/>
          </w:tcPr>
          <w:p w14:paraId="45222D32" w14:textId="6416C0AC" w:rsidR="00327583" w:rsidRPr="00D609D5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2CAAA2" w14:textId="23D7E71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9AF008" w14:textId="02AECA2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36A25437" w14:textId="77777777" w:rsidTr="00F81ADD">
        <w:tc>
          <w:tcPr>
            <w:tcW w:w="3240" w:type="dxa"/>
          </w:tcPr>
          <w:p w14:paraId="0FD1D763" w14:textId="3A1A9FFB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40B527" w14:textId="38A7F19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7257E2" w14:textId="78312519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62C370BB" w14:textId="77777777" w:rsidTr="00F81ADD">
        <w:tc>
          <w:tcPr>
            <w:tcW w:w="3240" w:type="dxa"/>
          </w:tcPr>
          <w:p w14:paraId="0C85A56A" w14:textId="3D1A18E4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E278867" w14:textId="66134D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A8E0C3" w14:textId="727CADF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575F11B" w14:textId="77777777" w:rsidTr="00F81ADD">
        <w:tc>
          <w:tcPr>
            <w:tcW w:w="3240" w:type="dxa"/>
          </w:tcPr>
          <w:p w14:paraId="7EC8923E" w14:textId="7268CBD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F9F4C55" w14:textId="7B83C5D4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4043CD" w14:textId="0A4DD5B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9CE7763" w14:textId="77777777" w:rsidTr="00F81ADD">
        <w:tc>
          <w:tcPr>
            <w:tcW w:w="3240" w:type="dxa"/>
          </w:tcPr>
          <w:p w14:paraId="08AF664A" w14:textId="15691AB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F3D151" w14:textId="17FCE13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B1DF40" w14:textId="34A1A2D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2648DF" w14:paraId="3C9B5AB6" w14:textId="77777777" w:rsidTr="00F81ADD">
        <w:tc>
          <w:tcPr>
            <w:tcW w:w="3240" w:type="dxa"/>
          </w:tcPr>
          <w:p w14:paraId="40C6E256" w14:textId="12EE11F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E5E120" w14:textId="0B13A18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D947B7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15FA40F9" w14:textId="6A5501B5" w:rsidR="002648DF" w:rsidRDefault="00620AF9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4FCBADFE" w14:textId="77777777" w:rsidTr="00F81ADD">
        <w:tc>
          <w:tcPr>
            <w:tcW w:w="3240" w:type="dxa"/>
          </w:tcPr>
          <w:p w14:paraId="2EF3D22F" w14:textId="347ADF38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D31549" w14:textId="1FE2C1A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E484E8" w14:textId="49CD183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0DB6587B" w14:textId="77777777" w:rsidTr="00F81ADD">
        <w:tc>
          <w:tcPr>
            <w:tcW w:w="3240" w:type="dxa"/>
          </w:tcPr>
          <w:p w14:paraId="53DED0E6" w14:textId="4122D11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00E96A" w14:textId="3E3A21F8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074387" w14:textId="4BDD58D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2648DF" w14:paraId="20306BA3" w14:textId="77777777" w:rsidTr="00F81ADD">
        <w:tc>
          <w:tcPr>
            <w:tcW w:w="3240" w:type="dxa"/>
          </w:tcPr>
          <w:p w14:paraId="276D1045" w14:textId="1079AFFC" w:rsidR="002648DF" w:rsidRPr="00867134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E15F9A4" w14:textId="0D1CFA19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C16C27F" w14:textId="5EADE99D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32668FA9" w14:textId="77777777" w:rsidTr="00F81ADD">
        <w:tc>
          <w:tcPr>
            <w:tcW w:w="3240" w:type="dxa"/>
          </w:tcPr>
          <w:p w14:paraId="7C9E1C76" w14:textId="311FA7F9" w:rsidR="002648DF" w:rsidRDefault="00433E0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B6C94F" w14:textId="77777777" w:rsidR="002648DF" w:rsidRDefault="002648DF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55D202" w14:textId="418C01E0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2648DF" w14:paraId="35364E9E" w14:textId="77777777" w:rsidTr="00F81ADD">
        <w:tc>
          <w:tcPr>
            <w:tcW w:w="3240" w:type="dxa"/>
          </w:tcPr>
          <w:p w14:paraId="23A226D4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EB8641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2E48E5D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2648DF" w14:paraId="78317B40" w14:textId="77777777" w:rsidTr="00F81ADD">
        <w:tc>
          <w:tcPr>
            <w:tcW w:w="3240" w:type="dxa"/>
          </w:tcPr>
          <w:p w14:paraId="549B39DF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2081100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6A8129E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7BB85A4C" w14:textId="77777777" w:rsidR="00E85DD1" w:rsidRPr="003558F7" w:rsidRDefault="00E85DD1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77777777" w:rsidR="00E85DD1" w:rsidRDefault="00E85DD1" w:rsidP="00E85DD1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5094B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709F15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</w:t>
      </w:r>
      <w:r w:rsidR="001C7CBF">
        <w:rPr>
          <w:b/>
          <w:color w:val="FF0000"/>
          <w:sz w:val="22"/>
          <w:szCs w:val="22"/>
        </w:rPr>
        <w:t>in merger</w:t>
      </w:r>
      <w:r>
        <w:rPr>
          <w:b/>
          <w:color w:val="FF0000"/>
          <w:sz w:val="22"/>
          <w:szCs w:val="22"/>
        </w:rPr>
        <w:t xml:space="preserve">.  </w:t>
      </w:r>
    </w:p>
    <w:p w14:paraId="2205AA00" w14:textId="524D3F4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</w:t>
      </w:r>
      <w:r w:rsidR="00B9192A">
        <w:rPr>
          <w:b/>
          <w:color w:val="FF0000"/>
          <w:sz w:val="22"/>
          <w:szCs w:val="22"/>
        </w:rPr>
        <w:t>Structures</w:t>
      </w:r>
      <w:r>
        <w:rPr>
          <w:b/>
          <w:color w:val="FF0000"/>
          <w:sz w:val="22"/>
          <w:szCs w:val="22"/>
        </w:rPr>
        <w:t xml:space="preserve"> only if the project has structure involvement (culvert or bridge).</w:t>
      </w:r>
    </w:p>
    <w:p w14:paraId="4E578CDA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0FC372A5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5811E98C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4239963F" w14:textId="73650F8C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Project </w:t>
      </w:r>
      <w:r w:rsidR="00834A21">
        <w:rPr>
          <w:b/>
          <w:color w:val="FF0000"/>
          <w:sz w:val="22"/>
          <w:szCs w:val="22"/>
        </w:rPr>
        <w:t xml:space="preserve">Lead </w:t>
      </w:r>
      <w:r>
        <w:rPr>
          <w:b/>
          <w:color w:val="FF0000"/>
          <w:sz w:val="22"/>
          <w:szCs w:val="22"/>
        </w:rPr>
        <w:t xml:space="preserve">is responsible for sending </w:t>
      </w:r>
      <w:r w:rsidR="00834A21">
        <w:rPr>
          <w:b/>
          <w:color w:val="FF0000"/>
          <w:sz w:val="22"/>
          <w:szCs w:val="22"/>
        </w:rPr>
        <w:t xml:space="preserve">this notice by </w:t>
      </w:r>
      <w:r>
        <w:rPr>
          <w:b/>
          <w:color w:val="FF0000"/>
          <w:sz w:val="22"/>
          <w:szCs w:val="22"/>
        </w:rPr>
        <w:t xml:space="preserve">email with </w:t>
      </w:r>
      <w:r w:rsidR="00834A21">
        <w:rPr>
          <w:b/>
          <w:color w:val="FF0000"/>
          <w:sz w:val="22"/>
          <w:szCs w:val="22"/>
        </w:rPr>
        <w:t xml:space="preserve">a PDF </w:t>
      </w:r>
      <w:r>
        <w:rPr>
          <w:b/>
          <w:color w:val="FF0000"/>
          <w:sz w:val="22"/>
          <w:szCs w:val="22"/>
        </w:rPr>
        <w:t>of the title sheet</w:t>
      </w:r>
      <w:r w:rsidR="00834A21">
        <w:rPr>
          <w:b/>
          <w:color w:val="FF0000"/>
          <w:sz w:val="22"/>
          <w:szCs w:val="22"/>
        </w:rPr>
        <w:t xml:space="preserve"> attached</w:t>
      </w:r>
      <w:r>
        <w:rPr>
          <w:b/>
          <w:color w:val="FF0000"/>
          <w:sz w:val="22"/>
          <w:szCs w:val="22"/>
        </w:rPr>
        <w:t>.</w:t>
      </w:r>
    </w:p>
    <w:p w14:paraId="3645C86D" w14:textId="77777777" w:rsidR="00E85DD1" w:rsidRPr="009B6B10" w:rsidRDefault="00E85DD1" w:rsidP="00E85DD1">
      <w:pPr>
        <w:rPr>
          <w:sz w:val="22"/>
          <w:szCs w:val="22"/>
        </w:rPr>
      </w:pP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DC41C4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7945" w14:textId="77777777" w:rsidR="00CB1CEE" w:rsidRDefault="00CB1CEE">
      <w:r>
        <w:separator/>
      </w:r>
    </w:p>
  </w:endnote>
  <w:endnote w:type="continuationSeparator" w:id="0">
    <w:p w14:paraId="401F626E" w14:textId="77777777" w:rsidR="00CB1CEE" w:rsidRDefault="00CB1CEE">
      <w:r>
        <w:continuationSeparator/>
      </w:r>
    </w:p>
  </w:endnote>
  <w:endnote w:type="continuationNotice" w:id="1">
    <w:p w14:paraId="73386894" w14:textId="77777777" w:rsidR="00CB1CEE" w:rsidRDefault="00CB1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B8E3" w14:textId="77777777" w:rsidR="00CB1CEE" w:rsidRDefault="00CB1CEE">
      <w:r>
        <w:separator/>
      </w:r>
    </w:p>
  </w:footnote>
  <w:footnote w:type="continuationSeparator" w:id="0">
    <w:p w14:paraId="192DFB7D" w14:textId="77777777" w:rsidR="00CB1CEE" w:rsidRDefault="00CB1CEE">
      <w:r>
        <w:continuationSeparator/>
      </w:r>
    </w:p>
  </w:footnote>
  <w:footnote w:type="continuationNotice" w:id="1">
    <w:p w14:paraId="1E1FEA94" w14:textId="77777777" w:rsidR="00CB1CEE" w:rsidRDefault="00CB1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1E13C740" w:rsidR="00CE714B" w:rsidRDefault="007C6388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8D467E" w14:paraId="42F3DFA9" w14:textId="77777777" w:rsidTr="008D467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8D467E" w14:paraId="1B5D8736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11483D1F" w14:textId="05B328B9" w:rsidR="008D467E" w:rsidRDefault="00D947B7" w:rsidP="008D467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947B7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C47A0E2" w14:textId="31C297D9" w:rsidR="008D467E" w:rsidRDefault="008D467E" w:rsidP="008D467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7"/>
  </w:num>
  <w:num w:numId="2" w16cid:durableId="227108415">
    <w:abstractNumId w:val="14"/>
  </w:num>
  <w:num w:numId="3" w16cid:durableId="528490919">
    <w:abstractNumId w:val="3"/>
  </w:num>
  <w:num w:numId="4" w16cid:durableId="1720275704">
    <w:abstractNumId w:val="7"/>
  </w:num>
  <w:num w:numId="5" w16cid:durableId="2048870733">
    <w:abstractNumId w:val="8"/>
  </w:num>
  <w:num w:numId="6" w16cid:durableId="548614105">
    <w:abstractNumId w:val="12"/>
  </w:num>
  <w:num w:numId="7" w16cid:durableId="939988331">
    <w:abstractNumId w:val="16"/>
  </w:num>
  <w:num w:numId="8" w16cid:durableId="1601449664">
    <w:abstractNumId w:val="15"/>
  </w:num>
  <w:num w:numId="9" w16cid:durableId="1592005476">
    <w:abstractNumId w:val="9"/>
  </w:num>
  <w:num w:numId="10" w16cid:durableId="962030450">
    <w:abstractNumId w:val="6"/>
  </w:num>
  <w:num w:numId="11" w16cid:durableId="1684086252">
    <w:abstractNumId w:val="10"/>
  </w:num>
  <w:num w:numId="12" w16cid:durableId="674501659">
    <w:abstractNumId w:val="0"/>
  </w:num>
  <w:num w:numId="13" w16cid:durableId="1957711768">
    <w:abstractNumId w:val="11"/>
  </w:num>
  <w:num w:numId="14" w16cid:durableId="822703424">
    <w:abstractNumId w:val="13"/>
  </w:num>
  <w:num w:numId="15" w16cid:durableId="1446998963">
    <w:abstractNumId w:val="4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3502"/>
    <w:rsid w:val="000A062B"/>
    <w:rsid w:val="000B7BA8"/>
    <w:rsid w:val="000C0A72"/>
    <w:rsid w:val="000D1F47"/>
    <w:rsid w:val="000D269C"/>
    <w:rsid w:val="000D3F52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648DF"/>
    <w:rsid w:val="002C4AF2"/>
    <w:rsid w:val="002C4B5A"/>
    <w:rsid w:val="00327583"/>
    <w:rsid w:val="00350076"/>
    <w:rsid w:val="003558F7"/>
    <w:rsid w:val="0037042B"/>
    <w:rsid w:val="00382449"/>
    <w:rsid w:val="003C750D"/>
    <w:rsid w:val="003E1DB4"/>
    <w:rsid w:val="003E7F0D"/>
    <w:rsid w:val="00403FB1"/>
    <w:rsid w:val="00404C14"/>
    <w:rsid w:val="00433E06"/>
    <w:rsid w:val="0045315F"/>
    <w:rsid w:val="004726A1"/>
    <w:rsid w:val="004762E5"/>
    <w:rsid w:val="004E06E7"/>
    <w:rsid w:val="004F6226"/>
    <w:rsid w:val="00524C3F"/>
    <w:rsid w:val="00554A6D"/>
    <w:rsid w:val="005622F1"/>
    <w:rsid w:val="00572BE3"/>
    <w:rsid w:val="00581D88"/>
    <w:rsid w:val="005C561D"/>
    <w:rsid w:val="00616969"/>
    <w:rsid w:val="006179FE"/>
    <w:rsid w:val="00620AF9"/>
    <w:rsid w:val="00672763"/>
    <w:rsid w:val="0068304B"/>
    <w:rsid w:val="00683A89"/>
    <w:rsid w:val="00683F4C"/>
    <w:rsid w:val="00697022"/>
    <w:rsid w:val="006A01A8"/>
    <w:rsid w:val="006C13B1"/>
    <w:rsid w:val="0071061D"/>
    <w:rsid w:val="00736DB4"/>
    <w:rsid w:val="00742BF8"/>
    <w:rsid w:val="00744127"/>
    <w:rsid w:val="00750A82"/>
    <w:rsid w:val="00772FF2"/>
    <w:rsid w:val="007C6388"/>
    <w:rsid w:val="007D324E"/>
    <w:rsid w:val="007E5C41"/>
    <w:rsid w:val="00834A21"/>
    <w:rsid w:val="00846285"/>
    <w:rsid w:val="00867134"/>
    <w:rsid w:val="00885485"/>
    <w:rsid w:val="008854D5"/>
    <w:rsid w:val="00896054"/>
    <w:rsid w:val="008C5D40"/>
    <w:rsid w:val="008D467E"/>
    <w:rsid w:val="008F0DD2"/>
    <w:rsid w:val="00906D87"/>
    <w:rsid w:val="00911E2F"/>
    <w:rsid w:val="00917D74"/>
    <w:rsid w:val="00922228"/>
    <w:rsid w:val="00926DBF"/>
    <w:rsid w:val="00933EEF"/>
    <w:rsid w:val="009C2E3E"/>
    <w:rsid w:val="009C35EF"/>
    <w:rsid w:val="00A06BCE"/>
    <w:rsid w:val="00A2422F"/>
    <w:rsid w:val="00A736F6"/>
    <w:rsid w:val="00A74C5A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06B87"/>
    <w:rsid w:val="00C24BF6"/>
    <w:rsid w:val="00C5351D"/>
    <w:rsid w:val="00CB1CEE"/>
    <w:rsid w:val="00CC33B1"/>
    <w:rsid w:val="00CE714B"/>
    <w:rsid w:val="00D16546"/>
    <w:rsid w:val="00D229C7"/>
    <w:rsid w:val="00D609D5"/>
    <w:rsid w:val="00D74B6B"/>
    <w:rsid w:val="00D801F3"/>
    <w:rsid w:val="00D94583"/>
    <w:rsid w:val="00D947B7"/>
    <w:rsid w:val="00D9607C"/>
    <w:rsid w:val="00DC41C4"/>
    <w:rsid w:val="00DF4F5E"/>
    <w:rsid w:val="00E0066D"/>
    <w:rsid w:val="00E26558"/>
    <w:rsid w:val="00E37FAF"/>
    <w:rsid w:val="00E73226"/>
    <w:rsid w:val="00E85DD1"/>
    <w:rsid w:val="00EA6B0A"/>
    <w:rsid w:val="00EB3A6F"/>
    <w:rsid w:val="00EB63B9"/>
    <w:rsid w:val="00EC2B69"/>
    <w:rsid w:val="00EC3745"/>
    <w:rsid w:val="00ED0891"/>
    <w:rsid w:val="00ED631D"/>
    <w:rsid w:val="00F03831"/>
    <w:rsid w:val="00F106E7"/>
    <w:rsid w:val="00F1326B"/>
    <w:rsid w:val="00F26C36"/>
    <w:rsid w:val="00F43E96"/>
    <w:rsid w:val="00F577A0"/>
    <w:rsid w:val="00F60D88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8F9FE6-7E19-4827-8790-2B479A62C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70298-0FC3-4E27-B0A4-9C38899E27C7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4.xml><?xml version="1.0" encoding="utf-8"?>
<ds:datastoreItem xmlns:ds="http://schemas.openxmlformats.org/officeDocument/2006/customXml" ds:itemID="{4780F305-2D2F-4F44-B5C9-C929C7DBB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71</TotalTime>
  <Pages>2</Pages>
  <Words>279</Words>
  <Characters>3758</Characters>
  <Application>Microsoft Office Word</Application>
  <DocSecurity>0</DocSecurity>
  <Lines>197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3928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19</cp:revision>
  <cp:lastPrinted>2017-01-23T22:31:00Z</cp:lastPrinted>
  <dcterms:created xsi:type="dcterms:W3CDTF">2021-07-29T09:49:00Z</dcterms:created>
  <dcterms:modified xsi:type="dcterms:W3CDTF">2025-10-01T14:34:00Z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